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1726ABD4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A1A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S6-24</w:t>
      </w:r>
      <w:r w:rsidR="001A1A4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xxx</w:t>
      </w:r>
    </w:p>
    <w:p w14:paraId="7CA5EDAC" w14:textId="625F3232" w:rsidR="00850230" w:rsidRDefault="001A1A4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A1A42">
        <w:rPr>
          <w:rFonts w:ascii="Arial" w:hAnsi="Arial" w:cs="Arial"/>
          <w:b/>
        </w:rPr>
        <w:t>Orlando, USA,</w:t>
      </w:r>
      <w:r w:rsidR="00850230">
        <w:rPr>
          <w:rFonts w:ascii="Arial" w:hAnsi="Arial" w:cs="Arial"/>
          <w:b/>
        </w:rPr>
        <w:t xml:space="preserve">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1A1A42">
        <w:rPr>
          <w:rFonts w:ascii="Arial" w:hAnsi="Arial" w:cs="Arial"/>
          <w:b/>
          <w:vertAlign w:val="superscript"/>
        </w:rPr>
        <w:t>nd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editorial</cp:lastModifiedBy>
  <cp:revision>14</cp:revision>
  <dcterms:created xsi:type="dcterms:W3CDTF">2023-05-09T09:25:00Z</dcterms:created>
  <dcterms:modified xsi:type="dcterms:W3CDTF">2024-10-29T16:23:00Z</dcterms:modified>
</cp:coreProperties>
</file>